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扬扬</w:t>
      </w:r>
      <w:r>
        <w:rPr>
          <w:rFonts w:ascii="宋体" w:hAnsi="宋体" w:cs="宋体"/>
          <w:sz w:val="28"/>
          <w:szCs w:val="28"/>
        </w:rPr>
        <w:t>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2023.6.18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第十九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幼儿应该怎么度过炎热的夏天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290820" cy="6750050"/>
                  <wp:effectExtent l="0" t="0" r="5080" b="12700"/>
                  <wp:docPr id="1" name="图片 1" descr="C:\Users\Administrator\Desktop\IMG_20230612_145840.jpgIMG_20230612_1458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\Users\Administrator\Desktop\IMG_20230612_145840.jpgIMG_20230612_14584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0820" cy="675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扬扬</w:t>
      </w:r>
      <w:r>
        <w:rPr>
          <w:rFonts w:ascii="宋体" w:hAnsi="宋体" w:cs="宋体"/>
          <w:sz w:val="28"/>
          <w:szCs w:val="28"/>
        </w:rPr>
        <w:t>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9"/>
        <w:gridCol w:w="1208"/>
        <w:gridCol w:w="274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19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2023.6.25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第二十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74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假期防溺水安全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749415"/>
                  <wp:effectExtent l="0" t="0" r="6985" b="13335"/>
                  <wp:docPr id="3" name="图片 3" descr="C:\Users\Administrator\Desktop\IMG_20230619_123718.jpgIMG_20230619_1237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\Users\Administrator\Desktop\IMG_20230619_123718.jpgIMG_20230619_123718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74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A7195A"/>
    <w:rsid w:val="07EB5D18"/>
    <w:rsid w:val="08EE3E98"/>
    <w:rsid w:val="09146BD7"/>
    <w:rsid w:val="09207F82"/>
    <w:rsid w:val="09C85DE7"/>
    <w:rsid w:val="0B236E22"/>
    <w:rsid w:val="0CBE60B5"/>
    <w:rsid w:val="0CC13EAE"/>
    <w:rsid w:val="0D28424C"/>
    <w:rsid w:val="0FF10FED"/>
    <w:rsid w:val="132018F6"/>
    <w:rsid w:val="13296383"/>
    <w:rsid w:val="13E474A0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5C64FE0"/>
    <w:rsid w:val="266E3992"/>
    <w:rsid w:val="26834317"/>
    <w:rsid w:val="27AA012D"/>
    <w:rsid w:val="27E729F3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31D11FD"/>
    <w:rsid w:val="333A0958"/>
    <w:rsid w:val="3342066A"/>
    <w:rsid w:val="34516F95"/>
    <w:rsid w:val="357A73F3"/>
    <w:rsid w:val="35E94F22"/>
    <w:rsid w:val="36A072AD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23</TotalTime>
  <ScaleCrop>false</ScaleCrop>
  <LinksUpToDate>false</LinksUpToDate>
  <CharactersWithSpaces>200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2020-11-03T00:11:00Z</cp:lastPrinted>
  <dcterms:modified xsi:type="dcterms:W3CDTF">2023-06-19T04:50:29Z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D16C4FD48C8F4A93B5B4FA002808E12E_13</vt:lpwstr>
  </property>
</Properties>
</file>